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17524" w14:textId="77777777" w:rsidR="002A31F7" w:rsidRDefault="002A31F7" w:rsidP="002A3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SONGERE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7177A431" w14:textId="77777777" w:rsidR="002A31F7" w:rsidRDefault="002A31F7" w:rsidP="002A3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E2DBE5" w14:textId="77777777" w:rsidR="002A31F7" w:rsidRDefault="002A31F7" w:rsidP="002A3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1AAFD7" w14:textId="77777777" w:rsidR="002A31F7" w:rsidRDefault="002A31F7" w:rsidP="002A3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Jan.1426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Daye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 joint executor of his Will.</w:t>
      </w:r>
    </w:p>
    <w:p w14:paraId="09D8A82C" w14:textId="77777777" w:rsidR="002A31F7" w:rsidRDefault="002A31F7" w:rsidP="002A3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57B84406" w14:textId="77777777" w:rsidR="002A31F7" w:rsidRDefault="002A31F7" w:rsidP="002A3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16822E" w14:textId="77777777" w:rsidR="002A31F7" w:rsidRDefault="002A31F7" w:rsidP="002A3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8CFD0C" w14:textId="77777777" w:rsidR="002A31F7" w:rsidRDefault="002A31F7" w:rsidP="002A3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2021</w:t>
      </w:r>
    </w:p>
    <w:p w14:paraId="379106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C34AF" w14:textId="77777777" w:rsidR="002A31F7" w:rsidRDefault="002A31F7" w:rsidP="009139A6">
      <w:r>
        <w:separator/>
      </w:r>
    </w:p>
  </w:endnote>
  <w:endnote w:type="continuationSeparator" w:id="0">
    <w:p w14:paraId="35C4AC86" w14:textId="77777777" w:rsidR="002A31F7" w:rsidRDefault="002A31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C7B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A1E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48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ECBE5" w14:textId="77777777" w:rsidR="002A31F7" w:rsidRDefault="002A31F7" w:rsidP="009139A6">
      <w:r>
        <w:separator/>
      </w:r>
    </w:p>
  </w:footnote>
  <w:footnote w:type="continuationSeparator" w:id="0">
    <w:p w14:paraId="20D6EDC0" w14:textId="77777777" w:rsidR="002A31F7" w:rsidRDefault="002A31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3F3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78D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614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1F7"/>
    <w:rsid w:val="000666E0"/>
    <w:rsid w:val="002510B7"/>
    <w:rsid w:val="002A31F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E5A8C"/>
  <w15:chartTrackingRefBased/>
  <w15:docId w15:val="{C70BC029-DB83-4C85-9123-FF906FC6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2021-03-09T21:12:00Z</dcterms:created>
  <dcterms:modified xsi:type="dcterms:W3CDTF">2021-03-09T21:12:00Z</dcterms:modified>
</cp:coreProperties>
</file>